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07F16" w14:textId="77777777" w:rsidR="000E736F" w:rsidRDefault="000E736F" w:rsidP="000E736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GODRYNGTON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3C4810EF" w14:textId="77777777" w:rsidR="000E736F" w:rsidRDefault="000E736F" w:rsidP="000E736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33BE8587" w14:textId="77777777" w:rsidR="000E736F" w:rsidRDefault="000E736F" w:rsidP="000E736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F156AAE" w14:textId="77777777" w:rsidR="000E736F" w:rsidRDefault="000E736F" w:rsidP="000E736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3AA587F" w14:textId="77777777" w:rsidR="000E736F" w:rsidRDefault="000E736F" w:rsidP="000E736F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1911DE53" w14:textId="77777777" w:rsidR="000E736F" w:rsidRPr="00065994" w:rsidRDefault="000E736F" w:rsidP="000E736F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5D8AD5FD" w14:textId="77777777" w:rsidR="000E736F" w:rsidRPr="00065994" w:rsidRDefault="000E736F" w:rsidP="000E736F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324041D3" w14:textId="77777777" w:rsidR="000E736F" w:rsidRDefault="000E736F" w:rsidP="000E736F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6629F93E" w14:textId="77777777" w:rsidR="000E736F" w:rsidRDefault="000E736F" w:rsidP="000E736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34BA533" w14:textId="77777777" w:rsidR="000E736F" w:rsidRDefault="000E736F" w:rsidP="000E736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80D8206" w14:textId="77777777" w:rsidR="000E736F" w:rsidRDefault="000E736F" w:rsidP="000E736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3 September 2023</w:t>
      </w:r>
    </w:p>
    <w:p w14:paraId="3ED4775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01A70" w14:textId="77777777" w:rsidR="000E736F" w:rsidRDefault="000E736F" w:rsidP="009139A6">
      <w:r>
        <w:separator/>
      </w:r>
    </w:p>
  </w:endnote>
  <w:endnote w:type="continuationSeparator" w:id="0">
    <w:p w14:paraId="6301EE25" w14:textId="77777777" w:rsidR="000E736F" w:rsidRDefault="000E73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083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515E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59B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2FA40" w14:textId="77777777" w:rsidR="000E736F" w:rsidRDefault="000E736F" w:rsidP="009139A6">
      <w:r>
        <w:separator/>
      </w:r>
    </w:p>
  </w:footnote>
  <w:footnote w:type="continuationSeparator" w:id="0">
    <w:p w14:paraId="6365D544" w14:textId="77777777" w:rsidR="000E736F" w:rsidRDefault="000E73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488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9E1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B8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36F"/>
    <w:rsid w:val="000666E0"/>
    <w:rsid w:val="000E736F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A2BEE"/>
  <w15:chartTrackingRefBased/>
  <w15:docId w15:val="{F10B0753-E896-4CE8-9DA2-7E6168CC7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2023-09-14T15:51:00Z</dcterms:created>
  <dcterms:modified xsi:type="dcterms:W3CDTF">2023-09-14T15:51:00Z</dcterms:modified>
</cp:coreProperties>
</file>